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C56CFD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C56CFD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C56CF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C56CF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C56CF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C56CF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C56CF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C56CFD">
        <w:rPr>
          <w:b w:val="0"/>
        </w:rPr>
        <w:t xml:space="preserve"> 77/2307-21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C56CFD" w:rsidP="00232C8F">
            <w:r>
              <w:t>Начальник информационного вычислительного центра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C56CFD" w:rsidP="00232C8F">
            <w:r>
              <w:t>25108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C56CFD" w:rsidRPr="00C56CFD">
        <w:rPr>
          <w:rStyle w:val="aa"/>
        </w:rPr>
        <w:t xml:space="preserve"> Учебно-вспомогательный персонал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C56CFD" w:rsidRPr="00C56CFD">
        <w:rPr>
          <w:rStyle w:val="aa"/>
        </w:rPr>
        <w:t xml:space="preserve">  Отсутствуют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C56CFD" w:rsidRPr="00C56CFD">
        <w:rPr>
          <w:u w:val="single"/>
        </w:rPr>
        <w:t xml:space="preserve">   Отсутствует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C56CFD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C56CFD" w:rsidP="00BA30DE">
            <w:pPr>
              <w:jc w:val="center"/>
            </w:pPr>
            <w:r>
              <w:t>-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C56CFD" w:rsidP="00BA30DE">
            <w:pPr>
              <w:jc w:val="center"/>
            </w:pPr>
            <w:r>
              <w:t>0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C56CFD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C56CFD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C56CFD" w:rsidP="00BA30DE">
            <w:pPr>
              <w:jc w:val="center"/>
            </w:pPr>
            <w:r>
              <w:t>040-757-759 66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C56CF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C56CFD" w:rsidRDefault="00C56CFD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56CFD" w:rsidRPr="00D15B1E" w:rsidRDefault="00C56CFD" w:rsidP="00AD14A4">
            <w:pPr>
              <w:rPr>
                <w:rStyle w:val="a7"/>
              </w:rPr>
            </w:pPr>
          </w:p>
        </w:tc>
      </w:tr>
      <w:tr w:rsidR="00C56CF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C56CFD" w:rsidRDefault="00C56CFD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56CFD" w:rsidRPr="00D15B1E" w:rsidRDefault="00C56CFD" w:rsidP="00AD14A4">
            <w:pPr>
              <w:rPr>
                <w:rStyle w:val="a7"/>
              </w:rPr>
            </w:pPr>
          </w:p>
        </w:tc>
      </w:tr>
      <w:tr w:rsidR="00C56CF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C56CFD" w:rsidRDefault="00C56CFD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56CFD" w:rsidRPr="00D15B1E" w:rsidRDefault="00C56CFD" w:rsidP="00AD14A4">
            <w:pPr>
              <w:rPr>
                <w:rStyle w:val="a7"/>
              </w:rPr>
            </w:pPr>
          </w:p>
        </w:tc>
      </w:tr>
      <w:tr w:rsidR="00C56CF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C56CFD" w:rsidRDefault="00C56CFD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56CFD" w:rsidRPr="00D15B1E" w:rsidRDefault="00C56CFD" w:rsidP="00AD14A4">
            <w:pPr>
              <w:rPr>
                <w:rStyle w:val="a7"/>
              </w:rPr>
            </w:pPr>
          </w:p>
        </w:tc>
      </w:tr>
      <w:tr w:rsidR="00C56CF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C56CFD" w:rsidRDefault="00C56CFD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56CFD" w:rsidRPr="00D15B1E" w:rsidRDefault="00C56CFD" w:rsidP="00AD14A4">
            <w:pPr>
              <w:rPr>
                <w:rStyle w:val="a7"/>
              </w:rPr>
            </w:pPr>
          </w:p>
        </w:tc>
      </w:tr>
      <w:tr w:rsidR="00C56CF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C56CFD" w:rsidRDefault="00C56CFD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56CFD" w:rsidRPr="00D15B1E" w:rsidRDefault="00C56CFD" w:rsidP="00AD14A4">
            <w:pPr>
              <w:rPr>
                <w:rStyle w:val="a7"/>
              </w:rPr>
            </w:pPr>
          </w:p>
        </w:tc>
      </w:tr>
      <w:tr w:rsidR="00C56CF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C56CFD" w:rsidRDefault="00C56CFD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56CFD" w:rsidRPr="00D15B1E" w:rsidRDefault="00C56CFD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C56CFD" w:rsidRPr="00C56CFD">
        <w:rPr>
          <w:rStyle w:val="aa"/>
        </w:rPr>
        <w:t xml:space="preserve"> ПК, принтер, сканер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C56CFD" w:rsidRPr="00C56CFD">
        <w:rPr>
          <w:rStyle w:val="aa"/>
        </w:rPr>
        <w:t xml:space="preserve"> Канцелярские принадлежности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Default="00776AA2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8B1009" w:rsidRPr="00D15B1E" w:rsidRDefault="008B1009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B10E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B10E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B10E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B10E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B10E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B10E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B10E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B10E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B10E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B10E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B10E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B10E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B10E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B10E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B10E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B10E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B10E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B10E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B10E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B10E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B10E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B10E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B10E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B10E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6B10EE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B10E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B10E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B10E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B10E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B10E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B10E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B10E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B10E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B10E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B10E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B10E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B10E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6B10EE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B10E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B10E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B10E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B10E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B10E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B10E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6B10EE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6B10E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56CF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56CF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56CF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56CF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56CF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56CF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56CFD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6B10EE" w:rsidRPr="006B10EE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6B10EE" w:rsidRPr="006B10EE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C56CFD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C56CFD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C56CFD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/>
    <w:p w:rsidR="007E5490" w:rsidRDefault="007E5490" w:rsidP="003C5C39"/>
    <w:p w:rsidR="007E5490" w:rsidRPr="00D15B1E" w:rsidRDefault="007E5490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C56CF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C56CFD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C56CFD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C56CF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C56CFD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C56CFD" w:rsidRPr="00C56CFD" w:rsidTr="00C56CF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</w:p>
        </w:tc>
      </w:tr>
      <w:tr w:rsidR="00C56CFD" w:rsidRPr="00C56CFD" w:rsidTr="00C56CF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  <w:r w:rsidRPr="00C56CFD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  <w:r w:rsidRPr="00C56CF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  <w:r w:rsidRPr="00C56CF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  <w:r w:rsidRPr="00C56CFD">
              <w:rPr>
                <w:vertAlign w:val="superscript"/>
              </w:rPr>
              <w:t>(дата)</w:t>
            </w:r>
          </w:p>
        </w:tc>
      </w:tr>
      <w:tr w:rsidR="00C56CFD" w:rsidRPr="00C56CFD" w:rsidTr="00C56CF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</w:p>
        </w:tc>
      </w:tr>
      <w:tr w:rsidR="00C56CFD" w:rsidRPr="00C56CFD" w:rsidTr="00C56CF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  <w:r w:rsidRPr="00C56CF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  <w:r w:rsidRPr="00C56CF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  <w:r w:rsidRPr="00C56CF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  <w:r w:rsidRPr="00C56CFD">
              <w:rPr>
                <w:vertAlign w:val="superscript"/>
              </w:rPr>
              <w:t>(дата)</w:t>
            </w:r>
          </w:p>
        </w:tc>
      </w:tr>
      <w:tr w:rsidR="00C56CFD" w:rsidRPr="00C56CFD" w:rsidTr="00C56CF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</w:p>
        </w:tc>
      </w:tr>
      <w:tr w:rsidR="00C56CFD" w:rsidRPr="00C56CFD" w:rsidTr="00C56CF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  <w:r w:rsidRPr="00C56CF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  <w:r w:rsidRPr="00C56CF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  <w:r w:rsidRPr="00C56CF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  <w:r w:rsidRPr="00C56CFD">
              <w:rPr>
                <w:vertAlign w:val="superscript"/>
              </w:rPr>
              <w:t>(дата)</w:t>
            </w:r>
          </w:p>
        </w:tc>
      </w:tr>
      <w:tr w:rsidR="00C56CFD" w:rsidRPr="00C56CFD" w:rsidTr="00C56CF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</w:p>
        </w:tc>
      </w:tr>
      <w:tr w:rsidR="00C56CFD" w:rsidRPr="00C56CFD" w:rsidTr="00C56CF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  <w:r w:rsidRPr="00C56CF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  <w:r w:rsidRPr="00C56CF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  <w:r w:rsidRPr="00C56CF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  <w:r w:rsidRPr="00C56CFD">
              <w:rPr>
                <w:vertAlign w:val="superscript"/>
              </w:rPr>
              <w:t>(дата)</w:t>
            </w:r>
          </w:p>
        </w:tc>
      </w:tr>
      <w:tr w:rsidR="00C56CFD" w:rsidRPr="00C56CFD" w:rsidTr="00C56CF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</w:p>
        </w:tc>
      </w:tr>
      <w:tr w:rsidR="00C56CFD" w:rsidRPr="00C56CFD" w:rsidTr="00C56CF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  <w:r w:rsidRPr="00C56CF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  <w:r w:rsidRPr="00C56CF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  <w:r w:rsidRPr="00C56CF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  <w:r w:rsidRPr="00C56CFD">
              <w:rPr>
                <w:vertAlign w:val="superscript"/>
              </w:rPr>
              <w:t>(дата)</w:t>
            </w:r>
          </w:p>
        </w:tc>
      </w:tr>
      <w:tr w:rsidR="00C56CFD" w:rsidRPr="00C56CFD" w:rsidTr="00C56CF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</w:p>
        </w:tc>
      </w:tr>
      <w:tr w:rsidR="00C56CFD" w:rsidRPr="00C56CFD" w:rsidTr="00C56CF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  <w:r w:rsidRPr="00C56CF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  <w:r w:rsidRPr="00C56CF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  <w:r w:rsidRPr="00C56CF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  <w:r w:rsidRPr="00C56CFD">
              <w:rPr>
                <w:vertAlign w:val="superscript"/>
              </w:rPr>
              <w:t>(дата)</w:t>
            </w:r>
          </w:p>
        </w:tc>
      </w:tr>
      <w:tr w:rsidR="00C56CFD" w:rsidRPr="00C56CFD" w:rsidTr="00C56CF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</w:p>
        </w:tc>
      </w:tr>
      <w:tr w:rsidR="00C56CFD" w:rsidRPr="00C56CFD" w:rsidTr="00C56CF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  <w:r w:rsidRPr="00C56CF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  <w:r w:rsidRPr="00C56CF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  <w:r w:rsidRPr="00C56CF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  <w:r w:rsidRPr="00C56CFD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B41452" w:rsidTr="00B41452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B41452" w:rsidP="003C5C39">
            <w:pPr>
              <w:pStyle w:val="a8"/>
            </w:pPr>
            <w:r w:rsidRPr="00B41452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B41452" w:rsidP="003C5C39">
            <w:pPr>
              <w:pStyle w:val="a8"/>
            </w:pPr>
            <w:r w:rsidRPr="00B41452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6B10EE" w:rsidP="003C5C39">
            <w:pPr>
              <w:pStyle w:val="a8"/>
            </w:pPr>
            <w:r>
              <w:t>18.02.2022</w:t>
            </w:r>
          </w:p>
        </w:tc>
      </w:tr>
      <w:tr w:rsidR="00EF07A3" w:rsidRPr="00B41452" w:rsidTr="00B41452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3C5C39">
            <w:pPr>
              <w:pStyle w:val="a8"/>
              <w:rPr>
                <w:b/>
                <w:vertAlign w:val="superscript"/>
              </w:rPr>
            </w:pPr>
            <w:r w:rsidRPr="00B41452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B41452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EF07A3">
            <w:pPr>
              <w:pStyle w:val="a8"/>
              <w:rPr>
                <w:b/>
                <w:vertAlign w:val="superscript"/>
              </w:rPr>
            </w:pPr>
            <w:r w:rsidRPr="00B4145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B41452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EF07A3">
            <w:pPr>
              <w:pStyle w:val="a8"/>
              <w:rPr>
                <w:b/>
                <w:vertAlign w:val="superscript"/>
              </w:rPr>
            </w:pPr>
            <w:r w:rsidRPr="00B41452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B41452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(дата)</w:t>
            </w:r>
          </w:p>
        </w:tc>
      </w:tr>
      <w:tr w:rsidR="00B41452" w:rsidRPr="00B41452" w:rsidTr="00B41452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</w:pPr>
            <w:r w:rsidRPr="00B41452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B41452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B41452" w:rsidP="00EF07A3">
            <w:pPr>
              <w:pStyle w:val="a8"/>
            </w:pPr>
            <w:r w:rsidRPr="00B41452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6B10EE" w:rsidP="00EF07A3">
            <w:pPr>
              <w:pStyle w:val="a8"/>
            </w:pPr>
            <w:r>
              <w:t>18.02.2022</w:t>
            </w:r>
          </w:p>
        </w:tc>
      </w:tr>
      <w:tr w:rsidR="00B41452" w:rsidRPr="00B41452" w:rsidTr="00B41452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C56CF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C56CF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C56CFD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C56CFD" w:rsidRPr="00C56CFD" w:rsidTr="00C56CF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6CFD" w:rsidRPr="00C56CFD" w:rsidRDefault="00C56CFD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</w:p>
        </w:tc>
      </w:tr>
      <w:tr w:rsidR="00C56CFD" w:rsidRPr="00C56CFD" w:rsidTr="00C56CF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  <w:r w:rsidRPr="00C56CF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56CFD" w:rsidRPr="00C56CFD" w:rsidRDefault="00C56CFD" w:rsidP="00EF07A3">
            <w:pPr>
              <w:pStyle w:val="a8"/>
              <w:rPr>
                <w:vertAlign w:val="superscript"/>
              </w:rPr>
            </w:pPr>
            <w:r w:rsidRPr="00C56CF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  <w:r w:rsidRPr="00C56CFD">
              <w:rPr>
                <w:vertAlign w:val="superscript"/>
              </w:rPr>
              <w:t>(дата)</w:t>
            </w:r>
          </w:p>
        </w:tc>
      </w:tr>
      <w:tr w:rsidR="00C56CFD" w:rsidRPr="00C56CFD" w:rsidTr="00C56CF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6CFD" w:rsidRPr="00C56CFD" w:rsidRDefault="00C56CFD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</w:p>
        </w:tc>
      </w:tr>
      <w:tr w:rsidR="00C56CFD" w:rsidRPr="00C56CFD" w:rsidTr="00C56CF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  <w:r w:rsidRPr="00C56CF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56CFD" w:rsidRPr="00C56CFD" w:rsidRDefault="00C56CFD" w:rsidP="00EF07A3">
            <w:pPr>
              <w:pStyle w:val="a8"/>
              <w:rPr>
                <w:vertAlign w:val="superscript"/>
              </w:rPr>
            </w:pPr>
            <w:r w:rsidRPr="00C56CF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  <w:r w:rsidRPr="00C56CFD">
              <w:rPr>
                <w:vertAlign w:val="superscript"/>
              </w:rPr>
              <w:t>(дата)</w:t>
            </w:r>
          </w:p>
        </w:tc>
      </w:tr>
      <w:tr w:rsidR="00C56CFD" w:rsidRPr="00C56CFD" w:rsidTr="00C56CF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6CFD" w:rsidRPr="00C56CFD" w:rsidRDefault="00C56CFD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</w:p>
        </w:tc>
      </w:tr>
      <w:tr w:rsidR="00C56CFD" w:rsidRPr="00C56CFD" w:rsidTr="00C56CF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  <w:r w:rsidRPr="00C56CF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56CFD" w:rsidRPr="00C56CFD" w:rsidRDefault="00C56CFD" w:rsidP="00EF07A3">
            <w:pPr>
              <w:pStyle w:val="a8"/>
              <w:rPr>
                <w:vertAlign w:val="superscript"/>
              </w:rPr>
            </w:pPr>
            <w:r w:rsidRPr="00C56CF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  <w:r w:rsidRPr="00C56CFD">
              <w:rPr>
                <w:vertAlign w:val="superscript"/>
              </w:rPr>
              <w:t>(дата)</w:t>
            </w:r>
          </w:p>
        </w:tc>
      </w:tr>
      <w:tr w:rsidR="00C56CFD" w:rsidRPr="00C56CFD" w:rsidTr="00C56CF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6CFD" w:rsidRPr="00C56CFD" w:rsidRDefault="00C56CFD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</w:p>
        </w:tc>
      </w:tr>
      <w:tr w:rsidR="00C56CFD" w:rsidRPr="00C56CFD" w:rsidTr="00C56CF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  <w:r w:rsidRPr="00C56CF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56CFD" w:rsidRPr="00C56CFD" w:rsidRDefault="00C56CFD" w:rsidP="00EF07A3">
            <w:pPr>
              <w:pStyle w:val="a8"/>
              <w:rPr>
                <w:vertAlign w:val="superscript"/>
              </w:rPr>
            </w:pPr>
            <w:r w:rsidRPr="00C56CF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  <w:r w:rsidRPr="00C56CFD">
              <w:rPr>
                <w:vertAlign w:val="superscript"/>
              </w:rPr>
              <w:t>(дата)</w:t>
            </w:r>
          </w:p>
        </w:tc>
      </w:tr>
      <w:tr w:rsidR="00C56CFD" w:rsidRPr="00C56CFD" w:rsidTr="00C56CF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6CFD" w:rsidRPr="00C56CFD" w:rsidRDefault="00C56CFD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</w:p>
        </w:tc>
      </w:tr>
      <w:tr w:rsidR="00C56CFD" w:rsidRPr="00C56CFD" w:rsidTr="00C56CF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  <w:r w:rsidRPr="00C56CF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56CFD" w:rsidRPr="00C56CFD" w:rsidRDefault="00C56CFD" w:rsidP="00EF07A3">
            <w:pPr>
              <w:pStyle w:val="a8"/>
              <w:rPr>
                <w:vertAlign w:val="superscript"/>
              </w:rPr>
            </w:pPr>
            <w:r w:rsidRPr="00C56CF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  <w:r w:rsidRPr="00C56CFD">
              <w:rPr>
                <w:vertAlign w:val="superscript"/>
              </w:rPr>
              <w:t>(дата)</w:t>
            </w:r>
          </w:p>
        </w:tc>
      </w:tr>
      <w:tr w:rsidR="00C56CFD" w:rsidRPr="00C56CFD" w:rsidTr="00C56CF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6CFD" w:rsidRPr="00C56CFD" w:rsidRDefault="00C56CFD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</w:p>
        </w:tc>
      </w:tr>
      <w:tr w:rsidR="00C56CFD" w:rsidRPr="00C56CFD" w:rsidTr="00C56CF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  <w:r w:rsidRPr="00C56CF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56CFD" w:rsidRPr="00C56CFD" w:rsidRDefault="00C56CFD" w:rsidP="00EF07A3">
            <w:pPr>
              <w:pStyle w:val="a8"/>
              <w:rPr>
                <w:vertAlign w:val="superscript"/>
              </w:rPr>
            </w:pPr>
            <w:r w:rsidRPr="00C56CF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  <w:r w:rsidRPr="00C56CFD">
              <w:rPr>
                <w:vertAlign w:val="superscript"/>
              </w:rPr>
              <w:t>(дата)</w:t>
            </w:r>
          </w:p>
        </w:tc>
      </w:tr>
      <w:tr w:rsidR="00C56CFD" w:rsidRPr="00C56CFD" w:rsidTr="00C56CF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6CFD" w:rsidRPr="00C56CFD" w:rsidRDefault="00C56CFD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6CFD" w:rsidRPr="00C56CFD" w:rsidRDefault="00C56CFD" w:rsidP="004E51DC">
            <w:pPr>
              <w:pStyle w:val="a8"/>
            </w:pPr>
          </w:p>
        </w:tc>
      </w:tr>
      <w:tr w:rsidR="00C56CFD" w:rsidRPr="00C56CFD" w:rsidTr="00C56CF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  <w:r w:rsidRPr="00C56CF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56CFD" w:rsidRPr="00C56CFD" w:rsidRDefault="00C56CFD" w:rsidP="00EF07A3">
            <w:pPr>
              <w:pStyle w:val="a8"/>
              <w:rPr>
                <w:vertAlign w:val="superscript"/>
              </w:rPr>
            </w:pPr>
            <w:r w:rsidRPr="00C56CF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56CFD" w:rsidRPr="00C56CFD" w:rsidRDefault="00C56CFD" w:rsidP="004E51DC">
            <w:pPr>
              <w:pStyle w:val="a8"/>
              <w:rPr>
                <w:vertAlign w:val="superscript"/>
              </w:rPr>
            </w:pPr>
            <w:r w:rsidRPr="00C56CFD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490" w:rsidRDefault="007E5490" w:rsidP="0076042D">
      <w:pPr>
        <w:pStyle w:val="a9"/>
      </w:pPr>
      <w:r>
        <w:separator/>
      </w:r>
    </w:p>
  </w:endnote>
  <w:endnote w:type="continuationSeparator" w:id="0">
    <w:p w:rsidR="007E5490" w:rsidRDefault="007E549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C56CF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77/2307-21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C56CFD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C56CFD" w:rsidRPr="00C56CFD">
            <w:rPr>
              <w:rStyle w:val="ad"/>
              <w:noProof/>
              <w:sz w:val="20"/>
            </w:rPr>
            <w:t>3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490" w:rsidRDefault="007E5490" w:rsidP="0076042D">
      <w:pPr>
        <w:pStyle w:val="a9"/>
      </w:pPr>
      <w:r>
        <w:separator/>
      </w:r>
    </w:p>
  </w:footnote>
  <w:footnote w:type="continuationSeparator" w:id="0">
    <w:p w:rsidR="007E5490" w:rsidRDefault="007E549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Учебно-вспомогательный персонал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25108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dop_info" w:val="   "/>
    <w:docVar w:name="dop_src" w:val="- отсутствуют;"/>
    <w:docVar w:name="etks_info" w:val="   Отсутствует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77/2307-21"/>
    <w:docVar w:name="gig_kut" w:val="2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77/2307-21 "/>
    <w:docVar w:name="oborud" w:val=" ПК, принтер, сканер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27DC7CA44DE24C539449356F74DCF03D"/>
    <w:docVar w:name="rm_id" w:val="6689"/>
    <w:docVar w:name="rm_name" w:val="                                          "/>
    <w:docVar w:name="rm_number" w:val=" 77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80"/>
    <w:docVar w:name="tools" w:val=" Канцелярские принадлежности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7E5490"/>
    <w:rsid w:val="000024F1"/>
    <w:rsid w:val="00017AE9"/>
    <w:rsid w:val="00025683"/>
    <w:rsid w:val="00046815"/>
    <w:rsid w:val="0005566C"/>
    <w:rsid w:val="00077077"/>
    <w:rsid w:val="000860ED"/>
    <w:rsid w:val="000905BE"/>
    <w:rsid w:val="000A7A57"/>
    <w:rsid w:val="000C3E19"/>
    <w:rsid w:val="000D1F5B"/>
    <w:rsid w:val="00106246"/>
    <w:rsid w:val="00110025"/>
    <w:rsid w:val="001429B1"/>
    <w:rsid w:val="00145419"/>
    <w:rsid w:val="001456F8"/>
    <w:rsid w:val="00153642"/>
    <w:rsid w:val="0015635F"/>
    <w:rsid w:val="001607C8"/>
    <w:rsid w:val="001648BE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92428"/>
    <w:rsid w:val="003B0826"/>
    <w:rsid w:val="003C24DB"/>
    <w:rsid w:val="003C5C39"/>
    <w:rsid w:val="0040104A"/>
    <w:rsid w:val="00402CAC"/>
    <w:rsid w:val="00411125"/>
    <w:rsid w:val="00444410"/>
    <w:rsid w:val="00481C22"/>
    <w:rsid w:val="00494C94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E6132"/>
    <w:rsid w:val="005F6B08"/>
    <w:rsid w:val="00676220"/>
    <w:rsid w:val="0069682B"/>
    <w:rsid w:val="006B10EE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7E5490"/>
    <w:rsid w:val="00835248"/>
    <w:rsid w:val="00867829"/>
    <w:rsid w:val="00883461"/>
    <w:rsid w:val="00896CCB"/>
    <w:rsid w:val="008B1009"/>
    <w:rsid w:val="008B42E7"/>
    <w:rsid w:val="008E4D46"/>
    <w:rsid w:val="008E68DE"/>
    <w:rsid w:val="008E70C1"/>
    <w:rsid w:val="0090588D"/>
    <w:rsid w:val="009149CB"/>
    <w:rsid w:val="0092778A"/>
    <w:rsid w:val="0093431F"/>
    <w:rsid w:val="00967790"/>
    <w:rsid w:val="0098630F"/>
    <w:rsid w:val="0098791F"/>
    <w:rsid w:val="009B024D"/>
    <w:rsid w:val="009D30DB"/>
    <w:rsid w:val="00A100AB"/>
    <w:rsid w:val="00A12349"/>
    <w:rsid w:val="00A126C4"/>
    <w:rsid w:val="00A204F5"/>
    <w:rsid w:val="00A7346C"/>
    <w:rsid w:val="00A87B75"/>
    <w:rsid w:val="00A90C57"/>
    <w:rsid w:val="00A91908"/>
    <w:rsid w:val="00AA4551"/>
    <w:rsid w:val="00AA46ED"/>
    <w:rsid w:val="00AA4DCC"/>
    <w:rsid w:val="00AD14A4"/>
    <w:rsid w:val="00AD7C32"/>
    <w:rsid w:val="00AE3832"/>
    <w:rsid w:val="00AF796F"/>
    <w:rsid w:val="00B04F25"/>
    <w:rsid w:val="00B41452"/>
    <w:rsid w:val="00BA30DE"/>
    <w:rsid w:val="00BA5029"/>
    <w:rsid w:val="00BC2F3C"/>
    <w:rsid w:val="00C02721"/>
    <w:rsid w:val="00C03F4A"/>
    <w:rsid w:val="00C51624"/>
    <w:rsid w:val="00C56CFD"/>
    <w:rsid w:val="00CB0141"/>
    <w:rsid w:val="00CE3307"/>
    <w:rsid w:val="00D04A64"/>
    <w:rsid w:val="00D15B1E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32BB6"/>
    <w:rsid w:val="00F76072"/>
    <w:rsid w:val="00F80CCA"/>
    <w:rsid w:val="00FB001B"/>
    <w:rsid w:val="00FB24BF"/>
    <w:rsid w:val="00FD0BA7"/>
    <w:rsid w:val="00FD2BA8"/>
    <w:rsid w:val="00FD5CB6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869</Words>
  <Characters>4957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5</cp:revision>
  <dcterms:created xsi:type="dcterms:W3CDTF">2022-02-16T09:13:00Z</dcterms:created>
  <dcterms:modified xsi:type="dcterms:W3CDTF">2022-02-18T08:54:00Z</dcterms:modified>
</cp:coreProperties>
</file>